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27CD" w14:textId="77777777" w:rsidR="000A12F3" w:rsidRDefault="000A12F3" w:rsidP="000A12F3">
      <w:pPr>
        <w:pStyle w:val="AgendaTitle"/>
      </w:pPr>
      <w:bookmarkStart w:id="0" w:name="OLE_LINK1"/>
      <w:r>
        <w:t>Identity Flower (Session Three)</w:t>
      </w:r>
    </w:p>
    <w:p w14:paraId="49A9A2C9" w14:textId="582AE189" w:rsidR="000A12F3" w:rsidRDefault="000A12F3" w:rsidP="000A12F3">
      <w:pPr>
        <w:pStyle w:val="DefaultNumberedlist"/>
        <w:numPr>
          <w:ilvl w:val="0"/>
          <w:numId w:val="0"/>
        </w:numPr>
      </w:pPr>
      <w:r w:rsidRPr="009026B9">
        <w:rPr>
          <w:b/>
          <w:bCs/>
        </w:rPr>
        <w:t>Working at your own pace, use the middle petal to write your identity in relation to the trait listed on the inner petal.</w:t>
      </w:r>
      <w:r>
        <w:t xml:space="preserve"> This is just for you, so do not worry about anyone else seeing what you write. You can discuss it with your seatmates if you wish.</w:t>
      </w:r>
    </w:p>
    <w:bookmarkEnd w:id="0"/>
    <w:p w14:paraId="0BD6E585" w14:textId="15D1C5C0" w:rsidR="000A12F3" w:rsidRDefault="008244E3" w:rsidP="000A12F3">
      <w:pPr>
        <w:pStyle w:val="DefaultNumberedlist"/>
        <w:numPr>
          <w:ilvl w:val="0"/>
          <w:numId w:val="0"/>
        </w:numPr>
        <w:jc w:val="both"/>
      </w:pPr>
      <w:r>
        <w:rPr>
          <w:noProof/>
        </w:rPr>
        <w:drawing>
          <wp:inline distT="0" distB="0" distL="0" distR="0" wp14:anchorId="2B9C1EC2" wp14:editId="2B68F774">
            <wp:extent cx="5715000" cy="5506085"/>
            <wp:effectExtent l="0" t="0" r="0" b="0"/>
            <wp:docPr id="454045238" name="Picture 1" descr="A diagram of a flow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045238" name="Picture 1" descr="A diagram of a flower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3B010" w14:textId="3894280E" w:rsidR="00CE411A" w:rsidRPr="000A12F3" w:rsidRDefault="00CE411A" w:rsidP="000A12F3">
      <w:pPr>
        <w:spacing w:after="0" w:line="240" w:lineRule="auto"/>
        <w:rPr>
          <w:b/>
        </w:rPr>
      </w:pPr>
    </w:p>
    <w:sectPr w:rsidR="00CE411A" w:rsidRPr="000A12F3" w:rsidSect="00654018">
      <w:headerReference w:type="default" r:id="rId9"/>
      <w:footerReference w:type="default" r:id="rId10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20DC" w14:textId="77777777" w:rsidR="00F2639E" w:rsidRDefault="00F2639E">
      <w:r>
        <w:separator/>
      </w:r>
    </w:p>
    <w:p w14:paraId="363F7C2D" w14:textId="77777777" w:rsidR="00F2639E" w:rsidRDefault="00F2639E"/>
  </w:endnote>
  <w:endnote w:type="continuationSeparator" w:id="0">
    <w:p w14:paraId="545A54C8" w14:textId="77777777" w:rsidR="00F2639E" w:rsidRDefault="00F2639E">
      <w:r>
        <w:continuationSeparator/>
      </w:r>
    </w:p>
    <w:p w14:paraId="28735898" w14:textId="77777777" w:rsidR="00F2639E" w:rsidRDefault="00F263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154448D0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9026B9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D28C3" w14:textId="77777777" w:rsidR="00F2639E" w:rsidRDefault="00F2639E">
      <w:r>
        <w:separator/>
      </w:r>
    </w:p>
    <w:p w14:paraId="5211B37B" w14:textId="77777777" w:rsidR="00F2639E" w:rsidRDefault="00F2639E"/>
  </w:footnote>
  <w:footnote w:type="continuationSeparator" w:id="0">
    <w:p w14:paraId="27BC1F0B" w14:textId="77777777" w:rsidR="00F2639E" w:rsidRDefault="00F2639E">
      <w:r>
        <w:continuationSeparator/>
      </w:r>
    </w:p>
    <w:p w14:paraId="76FFB7E4" w14:textId="77777777" w:rsidR="00F2639E" w:rsidRDefault="00F263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ABC12B0" w14:textId="70815B46" w:rsidR="0030169F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66D01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C6B2B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460B9"/>
    <w:rsid w:val="0065008A"/>
    <w:rsid w:val="00652BB7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68D1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13CBA"/>
    <w:rsid w:val="00815E41"/>
    <w:rsid w:val="00817F08"/>
    <w:rsid w:val="00820682"/>
    <w:rsid w:val="00820FB8"/>
    <w:rsid w:val="008215B6"/>
    <w:rsid w:val="00821AA8"/>
    <w:rsid w:val="008244E3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26B9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0706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A7274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26693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39E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3</TotalTime>
  <Pages>1</Pages>
  <Words>52</Words>
  <Characters>236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286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1999-03-10T08:54:00Z</cp:lastPrinted>
  <dcterms:created xsi:type="dcterms:W3CDTF">2025-11-04T18:19:00Z</dcterms:created>
  <dcterms:modified xsi:type="dcterms:W3CDTF">2025-11-24T19:21:00Z</dcterms:modified>
</cp:coreProperties>
</file>